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BD7" w:rsidRDefault="00D13BD7" w:rsidP="00D13B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SWERTEBRIGGE</w:t>
      </w:r>
      <w:r>
        <w:rPr>
          <w:rFonts w:ascii="Times New Roman" w:hAnsi="Times New Roman" w:cs="Times New Roman"/>
        </w:rPr>
        <w:t xml:space="preserve">      (fl.1484)</w:t>
      </w:r>
    </w:p>
    <w:p w:rsidR="00D13BD7" w:rsidRDefault="00D13BD7" w:rsidP="00D13B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Warwick. Yeoman.</w:t>
      </w:r>
    </w:p>
    <w:p w:rsidR="00D13BD7" w:rsidRDefault="00D13BD7" w:rsidP="00D13BD7">
      <w:pPr>
        <w:rPr>
          <w:rFonts w:ascii="Times New Roman" w:hAnsi="Times New Roman" w:cs="Times New Roman"/>
        </w:rPr>
      </w:pPr>
    </w:p>
    <w:p w:rsidR="00D13BD7" w:rsidRDefault="00D13BD7" w:rsidP="00D13BD7">
      <w:pPr>
        <w:rPr>
          <w:rFonts w:ascii="Times New Roman" w:hAnsi="Times New Roman" w:cs="Times New Roman"/>
        </w:rPr>
      </w:pPr>
    </w:p>
    <w:p w:rsidR="00D13BD7" w:rsidRDefault="00D13BD7" w:rsidP="00D13B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Entwhistle, Sheriff of Warwickshire and Leicestershire(q.v.)</w:t>
      </w:r>
    </w:p>
    <w:p w:rsidR="00D13BD7" w:rsidRDefault="00D13BD7" w:rsidP="00D13BD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brought a plaint of debt against him, Henry Burton of Newbold-on-Avon(q.v.), John Taverner of Alcester(q.v.), Thomas Dalby of Warwick(q.v.) and Thomas Hayle of Warwick(q.v.).</w:t>
      </w:r>
    </w:p>
    <w:p w:rsidR="00D13BD7" w:rsidRDefault="00D13BD7" w:rsidP="00D13BD7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D13BD7" w:rsidRDefault="00D13BD7" w:rsidP="00D13BD7">
      <w:pPr>
        <w:rPr>
          <w:rFonts w:ascii="Times New Roman" w:hAnsi="Times New Roman" w:cs="Times New Roman"/>
        </w:rPr>
      </w:pPr>
    </w:p>
    <w:p w:rsidR="00D13BD7" w:rsidRDefault="00D13BD7" w:rsidP="00D13BD7">
      <w:pPr>
        <w:rPr>
          <w:rFonts w:ascii="Times New Roman" w:hAnsi="Times New Roman" w:cs="Times New Roman"/>
        </w:rPr>
      </w:pPr>
    </w:p>
    <w:p w:rsidR="00D13BD7" w:rsidRDefault="00D13BD7" w:rsidP="00D13B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October 2017</w:t>
      </w:r>
    </w:p>
    <w:p w:rsidR="006B2F86" w:rsidRPr="00E71FC3" w:rsidRDefault="00C969D1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BD7" w:rsidRDefault="00D13BD7" w:rsidP="00E71FC3">
      <w:r>
        <w:separator/>
      </w:r>
    </w:p>
  </w:endnote>
  <w:endnote w:type="continuationSeparator" w:id="0">
    <w:p w:rsidR="00D13BD7" w:rsidRDefault="00D13BD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BD7" w:rsidRDefault="00D13BD7" w:rsidP="00E71FC3">
      <w:r>
        <w:separator/>
      </w:r>
    </w:p>
  </w:footnote>
  <w:footnote w:type="continuationSeparator" w:id="0">
    <w:p w:rsidR="00D13BD7" w:rsidRDefault="00D13BD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BD7"/>
    <w:rsid w:val="001A7C09"/>
    <w:rsid w:val="00577BD5"/>
    <w:rsid w:val="00656CBA"/>
    <w:rsid w:val="006A1F77"/>
    <w:rsid w:val="00733BE7"/>
    <w:rsid w:val="00AB52E8"/>
    <w:rsid w:val="00B16D3F"/>
    <w:rsid w:val="00BB41AC"/>
    <w:rsid w:val="00C969D1"/>
    <w:rsid w:val="00D13BD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B03B5"/>
  <w15:chartTrackingRefBased/>
  <w15:docId w15:val="{E2EF7E31-CE5A-4D3F-B7D4-EC09E81B2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3BD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2017-10-08T18:45:00Z</dcterms:created>
  <dcterms:modified xsi:type="dcterms:W3CDTF">2017-10-08T18:52:00Z</dcterms:modified>
</cp:coreProperties>
</file>